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E33BEA" w14:paraId="4ABD79C9" w14:textId="77777777">
        <w:tc>
          <w:tcPr>
            <w:tcW w:w="1080" w:type="dxa"/>
            <w:vAlign w:val="center"/>
          </w:tcPr>
          <w:p w14:paraId="2861B427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7C5F03F2" w:rsidR="00424A5A" w:rsidRPr="00E33BEA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E33BEA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E33BEA">
              <w:rPr>
                <w:rFonts w:ascii="Arial" w:hAnsi="Arial" w:cs="Arial"/>
                <w:color w:val="0000FF"/>
                <w:sz w:val="16"/>
                <w:szCs w:val="16"/>
              </w:rPr>
              <w:t>-0</w:t>
            </w:r>
            <w:r w:rsidR="009D3319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E33BEA" w14:paraId="43DF6573" w14:textId="77777777">
        <w:tc>
          <w:tcPr>
            <w:tcW w:w="1080" w:type="dxa"/>
            <w:vAlign w:val="center"/>
          </w:tcPr>
          <w:p w14:paraId="61F5EA09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11A2547A" w:rsidR="00424A5A" w:rsidRPr="00E33BEA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 w:rsidR="009D3319">
              <w:rPr>
                <w:rFonts w:ascii="Arial" w:hAnsi="Arial" w:cs="Arial"/>
                <w:color w:val="0000FF"/>
                <w:sz w:val="16"/>
                <w:szCs w:val="16"/>
              </w:rPr>
              <w:t>27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2B764A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="006663DA" w:rsidRPr="00E33BEA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E33BEA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E33BEA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E33BEA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33BEA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7554AD6" w14:textId="0CEB3818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F2154E">
              <w:rPr>
                <w:rFonts w:ascii="Tahoma" w:hAnsi="Tahoma" w:cs="Tahoma"/>
                <w:bCs/>
                <w:szCs w:val="20"/>
              </w:rPr>
              <w:t>Naročnik spreminja 1. točko navodil za pripravo ponudbe v delu, kjer je naveden</w:t>
            </w:r>
            <w:r w:rsidR="009D3319">
              <w:rPr>
                <w:rFonts w:ascii="Tahoma" w:hAnsi="Tahoma" w:cs="Tahoma"/>
                <w:bCs/>
                <w:szCs w:val="20"/>
              </w:rPr>
              <w:t xml:space="preserve"> rok za postavitev vprašanj in</w:t>
            </w:r>
            <w:r w:rsidRPr="00F2154E">
              <w:rPr>
                <w:rFonts w:ascii="Tahoma" w:hAnsi="Tahoma" w:cs="Tahoma"/>
                <w:bCs/>
                <w:szCs w:val="20"/>
              </w:rPr>
              <w:t xml:space="preserve"> datum za oddajo </w:t>
            </w:r>
            <w:r>
              <w:rPr>
                <w:rFonts w:ascii="Tahoma" w:hAnsi="Tahoma" w:cs="Tahoma"/>
                <w:bCs/>
                <w:szCs w:val="20"/>
              </w:rPr>
              <w:t xml:space="preserve">ter </w:t>
            </w:r>
            <w:r w:rsidRPr="00F2154E">
              <w:rPr>
                <w:rFonts w:ascii="Tahoma" w:hAnsi="Tahoma" w:cs="Tahoma"/>
                <w:bCs/>
                <w:szCs w:val="20"/>
              </w:rPr>
              <w:t xml:space="preserve">odpiranje ponudb, tako da se glasi: </w:t>
            </w:r>
          </w:p>
          <w:p w14:paraId="6E24B54D" w14:textId="4DD58E66" w:rsidR="00EE5F66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9D3319" w:rsidRPr="00F2154E" w14:paraId="601030D7" w14:textId="77777777" w:rsidTr="00D42718">
              <w:trPr>
                <w:cantSplit/>
              </w:trPr>
              <w:tc>
                <w:tcPr>
                  <w:tcW w:w="2694" w:type="dxa"/>
                </w:tcPr>
                <w:p w14:paraId="09216BA1" w14:textId="77777777" w:rsidR="009D3319" w:rsidRPr="009F04A0" w:rsidRDefault="009D3319" w:rsidP="009D3319">
                  <w:pPr>
                    <w:tabs>
                      <w:tab w:val="left" w:pos="540"/>
                    </w:tabs>
                    <w:jc w:val="right"/>
                    <w:outlineLvl w:val="0"/>
                    <w:rPr>
                      <w:rFonts w:cs="Arial"/>
                      <w:sz w:val="20"/>
                    </w:rPr>
                  </w:pPr>
                  <w:r w:rsidRPr="009F04A0">
                    <w:rPr>
                      <w:rFonts w:cs="Arial"/>
                      <w:sz w:val="20"/>
                    </w:rPr>
                    <w:t xml:space="preserve">Rok za postavitev vprašanj </w:t>
                  </w:r>
                </w:p>
                <w:p w14:paraId="4684B822" w14:textId="622AC82B" w:rsidR="009D3319" w:rsidRPr="00F2154E" w:rsidRDefault="009D3319" w:rsidP="009D3319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9F04A0">
                    <w:rPr>
                      <w:rFonts w:cs="Arial"/>
                      <w:sz w:val="20"/>
                    </w:rPr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C98BC40" w14:textId="29E7CC55" w:rsidR="009D3319" w:rsidRPr="00F2154E" w:rsidRDefault="00410893" w:rsidP="009D3319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22</w:t>
                  </w:r>
                  <w:r w:rsidR="009D3319">
                    <w:rPr>
                      <w:rFonts w:ascii="Tahoma" w:hAnsi="Tahoma" w:cs="Tahoma"/>
                      <w:sz w:val="20"/>
                    </w:rPr>
                    <w:t>.6.2026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A7AE387" w14:textId="47B26453" w:rsidR="009D3319" w:rsidRPr="00F2154E" w:rsidRDefault="009D3319" w:rsidP="009D3319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9F04A0">
                    <w:rPr>
                      <w:rFonts w:cs="Arial"/>
                      <w:sz w:val="20"/>
                    </w:rPr>
                    <w:t xml:space="preserve">12:00   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14:paraId="17778AB0" w14:textId="50FFD538" w:rsidR="009D3319" w:rsidRPr="00F2154E" w:rsidRDefault="009D3319" w:rsidP="009D3319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  <w:r w:rsidRPr="009F04A0">
                    <w:rPr>
                      <w:sz w:val="20"/>
                    </w:rPr>
                    <w:t>Portal javnih naročil</w:t>
                  </w:r>
                </w:p>
              </w:tc>
            </w:tr>
            <w:tr w:rsidR="00EE5F66" w:rsidRPr="00F2154E" w14:paraId="632FB732" w14:textId="77777777" w:rsidTr="008C381F">
              <w:trPr>
                <w:cantSplit/>
              </w:trPr>
              <w:tc>
                <w:tcPr>
                  <w:tcW w:w="2694" w:type="dxa"/>
                </w:tcPr>
                <w:p w14:paraId="65221A3F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Oddaja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855C125" w14:textId="2703AE05" w:rsidR="00EE5F66" w:rsidRPr="00F2154E" w:rsidRDefault="009D3319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8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</w:t>
                  </w:r>
                  <w:r>
                    <w:rPr>
                      <w:rFonts w:ascii="Tahoma" w:hAnsi="Tahoma" w:cs="Tahoma"/>
                      <w:sz w:val="20"/>
                    </w:rPr>
                    <w:t>7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CDF959D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09:00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687B7476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>Informacijski sistem e-JN</w:t>
                  </w:r>
                </w:p>
              </w:tc>
            </w:tr>
            <w:tr w:rsidR="00EE5F66" w:rsidRPr="00F2154E" w14:paraId="23465B7A" w14:textId="77777777" w:rsidTr="008C381F">
              <w:trPr>
                <w:cantSplit/>
              </w:trPr>
              <w:tc>
                <w:tcPr>
                  <w:tcW w:w="2694" w:type="dxa"/>
                </w:tcPr>
                <w:p w14:paraId="3893DB52" w14:textId="77777777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 w:rsidRPr="00F2154E">
                    <w:rPr>
                      <w:rFonts w:ascii="Tahoma" w:hAnsi="Tahoma" w:cs="Tahoma"/>
                      <w:sz w:val="20"/>
                    </w:rPr>
                    <w:t xml:space="preserve">Odpiranje ponudb 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1B51B0AF" w14:textId="5B84AF14" w:rsidR="00EE5F66" w:rsidRPr="00F2154E" w:rsidRDefault="009D3319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8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</w:t>
                  </w:r>
                  <w:r>
                    <w:rPr>
                      <w:rFonts w:ascii="Tahoma" w:hAnsi="Tahoma" w:cs="Tahoma"/>
                      <w:sz w:val="20"/>
                    </w:rPr>
                    <w:t>7</w:t>
                  </w:r>
                  <w:r w:rsidR="00EE5F66">
                    <w:rPr>
                      <w:rFonts w:ascii="Tahoma" w:hAnsi="Tahoma" w:cs="Tahoma"/>
                      <w:sz w:val="20"/>
                    </w:rPr>
                    <w:t>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7F3DF86" w14:textId="0C23E028" w:rsidR="00EE5F66" w:rsidRPr="00F2154E" w:rsidRDefault="00EE5F66" w:rsidP="00EE5F66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11</w:t>
                  </w:r>
                  <w:r w:rsidRPr="00F2154E">
                    <w:rPr>
                      <w:rFonts w:ascii="Tahoma" w:hAnsi="Tahoma" w:cs="Tahoma"/>
                      <w:sz w:val="20"/>
                    </w:rPr>
                    <w:t>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51D2E920" w14:textId="77777777" w:rsidR="00EE5F66" w:rsidRPr="00F2154E" w:rsidRDefault="00EE5F66" w:rsidP="00EE5F66">
                  <w:pPr>
                    <w:spacing w:before="60" w:after="60"/>
                    <w:rPr>
                      <w:rFonts w:ascii="Tahoma" w:hAnsi="Tahoma" w:cs="Tahoma"/>
                      <w:sz w:val="20"/>
                    </w:rPr>
                  </w:pPr>
                </w:p>
              </w:tc>
            </w:tr>
          </w:tbl>
          <w:p w14:paraId="5D300B8B" w14:textId="77777777" w:rsidR="00EE5F66" w:rsidRPr="00F2154E" w:rsidRDefault="00EE5F66" w:rsidP="00EE5F6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28D40FC0" w14:textId="7CDABDE6" w:rsidR="007D4304" w:rsidRPr="00012B83" w:rsidRDefault="007D4304" w:rsidP="00EE5F66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269B" w14:textId="77777777" w:rsidR="00A90998" w:rsidRDefault="00A90998">
      <w:r>
        <w:separator/>
      </w:r>
    </w:p>
  </w:endnote>
  <w:endnote w:type="continuationSeparator" w:id="0">
    <w:p w14:paraId="3A1BA3C5" w14:textId="77777777" w:rsidR="00A90998" w:rsidRDefault="00A9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B096" w14:textId="77777777" w:rsidR="00A90998" w:rsidRDefault="00A90998">
      <w:r>
        <w:separator/>
      </w:r>
    </w:p>
  </w:footnote>
  <w:footnote w:type="continuationSeparator" w:id="0">
    <w:p w14:paraId="66CDCE72" w14:textId="77777777" w:rsidR="00A90998" w:rsidRDefault="00A9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646A9"/>
    <w:rsid w:val="00067F28"/>
    <w:rsid w:val="000E5114"/>
    <w:rsid w:val="001836BB"/>
    <w:rsid w:val="001847D1"/>
    <w:rsid w:val="00211782"/>
    <w:rsid w:val="002122A2"/>
    <w:rsid w:val="002507C2"/>
    <w:rsid w:val="00263E6A"/>
    <w:rsid w:val="00297740"/>
    <w:rsid w:val="002B10C8"/>
    <w:rsid w:val="002B764A"/>
    <w:rsid w:val="002E4CB5"/>
    <w:rsid w:val="003133A6"/>
    <w:rsid w:val="00341D7A"/>
    <w:rsid w:val="003F78EB"/>
    <w:rsid w:val="00401F0C"/>
    <w:rsid w:val="00410893"/>
    <w:rsid w:val="00424A5A"/>
    <w:rsid w:val="004B34B5"/>
    <w:rsid w:val="004C12BF"/>
    <w:rsid w:val="004F324C"/>
    <w:rsid w:val="00556816"/>
    <w:rsid w:val="00590B82"/>
    <w:rsid w:val="005B3896"/>
    <w:rsid w:val="00637BE6"/>
    <w:rsid w:val="006663DA"/>
    <w:rsid w:val="006918B5"/>
    <w:rsid w:val="00693961"/>
    <w:rsid w:val="006C39D3"/>
    <w:rsid w:val="00707424"/>
    <w:rsid w:val="007C7712"/>
    <w:rsid w:val="007D4304"/>
    <w:rsid w:val="00801425"/>
    <w:rsid w:val="008152FD"/>
    <w:rsid w:val="00821222"/>
    <w:rsid w:val="0082610F"/>
    <w:rsid w:val="00872507"/>
    <w:rsid w:val="00876618"/>
    <w:rsid w:val="00886791"/>
    <w:rsid w:val="008B5570"/>
    <w:rsid w:val="008E48FE"/>
    <w:rsid w:val="008F314A"/>
    <w:rsid w:val="009C66BB"/>
    <w:rsid w:val="009D3319"/>
    <w:rsid w:val="00A05C73"/>
    <w:rsid w:val="00A17575"/>
    <w:rsid w:val="00A60DAA"/>
    <w:rsid w:val="00A6626B"/>
    <w:rsid w:val="00A90998"/>
    <w:rsid w:val="00A92EE4"/>
    <w:rsid w:val="00AA0E65"/>
    <w:rsid w:val="00AB6E6C"/>
    <w:rsid w:val="00B02846"/>
    <w:rsid w:val="00B0484A"/>
    <w:rsid w:val="00B05C73"/>
    <w:rsid w:val="00B356FE"/>
    <w:rsid w:val="00B56E26"/>
    <w:rsid w:val="00BA38BA"/>
    <w:rsid w:val="00BB6B41"/>
    <w:rsid w:val="00BC0DA7"/>
    <w:rsid w:val="00BC5F61"/>
    <w:rsid w:val="00D17E97"/>
    <w:rsid w:val="00D75C01"/>
    <w:rsid w:val="00DF66B9"/>
    <w:rsid w:val="00E212CA"/>
    <w:rsid w:val="00E33BEA"/>
    <w:rsid w:val="00E51016"/>
    <w:rsid w:val="00E72641"/>
    <w:rsid w:val="00E9304A"/>
    <w:rsid w:val="00EB24F7"/>
    <w:rsid w:val="00EB3B49"/>
    <w:rsid w:val="00EC121E"/>
    <w:rsid w:val="00EE5F66"/>
    <w:rsid w:val="00F15626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  <w:style w:type="paragraph" w:customStyle="1" w:styleId="Navadensplet2">
    <w:name w:val="Navaden (splet)2"/>
    <w:basedOn w:val="Navaden"/>
    <w:rsid w:val="009D3319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</TotalTime>
  <Pages>1</Pages>
  <Words>123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SBrodt</cp:lastModifiedBy>
  <cp:revision>4</cp:revision>
  <cp:lastPrinted>2026-03-26T08:10:00Z</cp:lastPrinted>
  <dcterms:created xsi:type="dcterms:W3CDTF">2026-05-27T09:24:00Z</dcterms:created>
  <dcterms:modified xsi:type="dcterms:W3CDTF">2026-05-27T10:22:00Z</dcterms:modified>
</cp:coreProperties>
</file>